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DD74C" w14:textId="77777777" w:rsidR="00884AA8" w:rsidRDefault="00884AA8" w:rsidP="00884A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KENTYNG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7B95812" w14:textId="77777777" w:rsidR="00884AA8" w:rsidRDefault="00884AA8" w:rsidP="00884A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74A618" w14:textId="77777777" w:rsidR="00884AA8" w:rsidRDefault="00884AA8" w:rsidP="00884A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214D4B7" w14:textId="77777777" w:rsidR="00884AA8" w:rsidRDefault="00884AA8" w:rsidP="00884A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Leveryngton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Garboldisham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4313CD5" w14:textId="77777777" w:rsidR="00884AA8" w:rsidRDefault="00884AA8" w:rsidP="00884A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Norfolk(q.v.),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Cowepere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Garboldisham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FF794BD" w14:textId="77777777" w:rsidR="00884AA8" w:rsidRDefault="00884AA8" w:rsidP="00884A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811FCEF" w14:textId="77777777" w:rsidR="00884AA8" w:rsidRDefault="00884AA8" w:rsidP="00884A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215AB5" w14:textId="77777777" w:rsidR="00884AA8" w:rsidRDefault="00884AA8" w:rsidP="00884A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A18B39" w14:textId="77777777" w:rsidR="00884AA8" w:rsidRDefault="00884AA8" w:rsidP="00884A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May 2021</w:t>
      </w:r>
    </w:p>
    <w:p w14:paraId="4436FB2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87D68" w14:textId="77777777" w:rsidR="00884AA8" w:rsidRDefault="00884AA8" w:rsidP="009139A6">
      <w:r>
        <w:separator/>
      </w:r>
    </w:p>
  </w:endnote>
  <w:endnote w:type="continuationSeparator" w:id="0">
    <w:p w14:paraId="173808F3" w14:textId="77777777" w:rsidR="00884AA8" w:rsidRDefault="00884A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6F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37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F15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F0B86" w14:textId="77777777" w:rsidR="00884AA8" w:rsidRDefault="00884AA8" w:rsidP="009139A6">
      <w:r>
        <w:separator/>
      </w:r>
    </w:p>
  </w:footnote>
  <w:footnote w:type="continuationSeparator" w:id="0">
    <w:p w14:paraId="10669DD9" w14:textId="77777777" w:rsidR="00884AA8" w:rsidRDefault="00884A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605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51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A48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AA8"/>
    <w:rsid w:val="000666E0"/>
    <w:rsid w:val="002510B7"/>
    <w:rsid w:val="005C130B"/>
    <w:rsid w:val="00826F5C"/>
    <w:rsid w:val="00884AA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C7761"/>
  <w15:chartTrackingRefBased/>
  <w15:docId w15:val="{74DA3DFF-F8DC-4BF0-8BD7-FC1B10E48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84A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2021-05-27T19:34:00Z</dcterms:created>
  <dcterms:modified xsi:type="dcterms:W3CDTF">2021-05-27T19:35:00Z</dcterms:modified>
</cp:coreProperties>
</file>